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2AB19AB" w14:textId="77777777" w:rsidR="00CE5781" w:rsidRPr="008407C1" w:rsidRDefault="00CE5781" w:rsidP="00CE5781">
      <w:pPr>
        <w:ind w:left="2127" w:hanging="2127"/>
      </w:pPr>
      <w:r w:rsidRPr="008407C1">
        <w:t xml:space="preserve">Vergabeverfahren: </w:t>
      </w:r>
      <w:r w:rsidRPr="008407C1">
        <w:tab/>
      </w:r>
      <w:r w:rsidRPr="00EB3772">
        <w:t>Beschaffung einer Standardsoftware zur Erstellung der KESS Datenbank inkl. Dienstleistungen</w:t>
      </w:r>
    </w:p>
    <w:p w14:paraId="09048A51" w14:textId="77777777" w:rsidR="00CE5781" w:rsidRPr="008407C1" w:rsidRDefault="00CE5781" w:rsidP="00CE5781">
      <w:r w:rsidRPr="008407C1">
        <w:rPr>
          <w:rStyle w:val="Nrberschrift2ITZBundZchn"/>
          <w:b w:val="0"/>
          <w:color w:val="auto"/>
          <w:sz w:val="24"/>
          <w:szCs w:val="24"/>
        </w:rPr>
        <w:t>Aktenzeichen:</w:t>
      </w:r>
      <w:r w:rsidRPr="008407C1">
        <w:tab/>
      </w:r>
      <w:r w:rsidRPr="008407C1">
        <w:tab/>
        <w:t>Z42</w:t>
      </w:r>
      <w:r w:rsidRPr="00EB3772">
        <w:t>-2025-0116</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bookmarkStart w:id="3" w:name="_GoBack"/>
          <w:r w:rsidRPr="00932F7D">
            <w:rPr>
              <w:noProof/>
            </w:rPr>
            <w:t>__________________________________________</w:t>
          </w:r>
          <w:bookmarkEnd w:id="3"/>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24DF" w14:textId="2EFF948C" w:rsidR="00FC16C8" w:rsidRDefault="00FF1723" w:rsidP="00FF1723">
    <w:pPr>
      <w:pStyle w:val="Fuzeile"/>
      <w:tabs>
        <w:tab w:val="clear" w:pos="4536"/>
        <w:tab w:val="center" w:pos="9072"/>
      </w:tabs>
      <w:jc w:val="center"/>
    </w:pPr>
    <w:r>
      <w:rPr>
        <w:color w:val="007A89" w:themeColor="accent1"/>
      </w:rPr>
      <w:t xml:space="preserve">Version </w:t>
    </w:r>
    <w:r w:rsidR="0052336A">
      <w:rPr>
        <w:color w:val="007A89" w:themeColor="accent1"/>
      </w:rPr>
      <w:t>2</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0"/>
  </w:num>
  <w:num w:numId="13">
    <w:abstractNumId w:val="3"/>
  </w:num>
  <w:num w:numId="14">
    <w:abstractNumId w:val="7"/>
  </w:num>
  <w:num w:numId="15">
    <w:abstractNumId w:val="5"/>
  </w:num>
  <w:num w:numId="16">
    <w:abstractNumId w:val="2"/>
  </w:num>
  <w:num w:numId="17">
    <w:abstractNumId w:val="4"/>
  </w:num>
  <w:num w:numId="18">
    <w:abstractNumId w:val="1"/>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gGFa7Eb4Dbucfde1IPBBF87YW7FiMC5xTcsVhtckRmAZUJPsuMuLTm8AzbTk7tvdtk4dnYiaWAr1qbJxcQwLbQ==" w:saltValue="d3onwUsIfNZwlnqAwUfUMQ=="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2336A"/>
    <w:rsid w:val="00567E4D"/>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E5781"/>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ADBA712F7974660A701B8518818BCF9">
    <w:name w:val="7ADBA712F7974660A701B8518818BCF9"/>
    <w:rsid w:val="00D42E18"/>
  </w:style>
  <w:style w:type="paragraph" w:customStyle="1" w:styleId="A6FC40EDB2B54A8985EF19E6D80A0DA6">
    <w:name w:val="A6FC40EDB2B54A8985EF19E6D80A0DA6"/>
    <w:rsid w:val="00D42E18"/>
  </w:style>
  <w:style w:type="paragraph" w:customStyle="1" w:styleId="74DE0D33DEB94333980B0D6C51514E9B">
    <w:name w:val="74DE0D33DEB94333980B0D6C51514E9B"/>
    <w:rsid w:val="00D42E18"/>
  </w:style>
  <w:style w:type="paragraph" w:customStyle="1" w:styleId="F992BCB3760F41D9A11D7A6A00B05D5F">
    <w:name w:val="F992BCB3760F41D9A11D7A6A00B05D5F"/>
    <w:rsid w:val="00D42E18"/>
  </w:style>
  <w:style w:type="paragraph" w:customStyle="1" w:styleId="90F3B5480A3D4F0E965423A42CE8FDC6">
    <w:name w:val="90F3B5480A3D4F0E965423A42CE8FDC6"/>
    <w:rsid w:val="00D42E18"/>
  </w:style>
  <w:style w:type="paragraph" w:customStyle="1" w:styleId="1E9E39947D48428CA4F848DBB000FD10">
    <w:name w:val="1E9E39947D48428CA4F848DBB000FD10"/>
    <w:rsid w:val="00D42E18"/>
  </w:style>
  <w:style w:type="paragraph" w:customStyle="1" w:styleId="4DB063C5B3D544D2B60201BF89759C33">
    <w:name w:val="4DB063C5B3D544D2B60201BF89759C33"/>
    <w:rsid w:val="00517C12"/>
  </w:style>
  <w:style w:type="paragraph" w:customStyle="1" w:styleId="BCF7C3C6A21E49EB8381A01E3C714513">
    <w:name w:val="BCF7C3C6A21E49EB8381A01E3C714513"/>
    <w:rsid w:val="00517C12"/>
  </w:style>
  <w:style w:type="paragraph" w:customStyle="1" w:styleId="7DDC9F59D58E45B2876B54A7D5482F40">
    <w:name w:val="7DDC9F59D58E45B2876B54A7D5482F40"/>
    <w:rsid w:val="00517C12"/>
  </w:style>
  <w:style w:type="paragraph" w:customStyle="1" w:styleId="6CD5BF5C8BA348C1A9C0BBD4AB6BA4AE">
    <w:name w:val="6CD5BF5C8BA348C1A9C0BBD4AB6BA4AE"/>
    <w:rsid w:val="00517C12"/>
  </w:style>
  <w:style w:type="paragraph" w:customStyle="1" w:styleId="88BE7E15A7104AB2B035B425DA3C6C20">
    <w:name w:val="88BE7E15A7104AB2B035B425DA3C6C20"/>
    <w:rsid w:val="00517C12"/>
  </w:style>
  <w:style w:type="paragraph" w:customStyle="1" w:styleId="2FAAC39BE102496E94A5460316D1ABED">
    <w:name w:val="2FAAC39BE102496E94A5460316D1ABED"/>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4D20A-7578-4315-B4AB-562B992238F9}">
  <ds:schemaRefs>
    <ds:schemaRef ds:uri="http://schemas.microsoft.com/office/infopath/2007/PartnerControls"/>
    <ds:schemaRef ds:uri="http://purl.org/dc/elements/1.1/"/>
    <ds:schemaRef ds:uri="http://schemas.microsoft.com/office/2006/documentManagement/types"/>
    <ds:schemaRef ds:uri="47819a85-8e65-4399-9676-00867fa9996b"/>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5.xml><?xml version="1.0" encoding="utf-8"?>
<ds:datastoreItem xmlns:ds="http://schemas.openxmlformats.org/officeDocument/2006/customXml" ds:itemID="{160950FF-AE04-4B6F-8021-A3418A24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2</cp:revision>
  <dcterms:created xsi:type="dcterms:W3CDTF">2026-05-28T12:42:00Z</dcterms:created>
  <dcterms:modified xsi:type="dcterms:W3CDTF">2026-05-28T12:42:00Z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